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1BF" w:rsidRDefault="008731BF" w:rsidP="000326C1">
      <w:pPr>
        <w:spacing w:before="3120" w:line="240" w:lineRule="exact"/>
        <w:jc w:val="both"/>
        <w:rPr>
          <w:sz w:val="28"/>
          <w:szCs w:val="28"/>
          <w:lang w:val="uk-UA"/>
        </w:rPr>
      </w:pPr>
    </w:p>
    <w:p w:rsidR="003B0251" w:rsidRDefault="008731BF" w:rsidP="00A12979">
      <w:pPr>
        <w:spacing w:line="240" w:lineRule="exact"/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 xml:space="preserve">Про </w:t>
      </w:r>
      <w:r w:rsidR="00610B1E">
        <w:rPr>
          <w:sz w:val="28"/>
          <w:szCs w:val="28"/>
          <w:lang w:val="uk-UA"/>
        </w:rPr>
        <w:t xml:space="preserve">затвердження </w:t>
      </w:r>
      <w:r w:rsidR="003B0251" w:rsidRPr="003B0251">
        <w:rPr>
          <w:sz w:val="28"/>
          <w:szCs w:val="28"/>
          <w:lang w:val="uk-UA"/>
        </w:rPr>
        <w:t>переліку</w:t>
      </w:r>
    </w:p>
    <w:p w:rsidR="003B0251" w:rsidRDefault="003B0251" w:rsidP="00A12979">
      <w:pPr>
        <w:spacing w:line="240" w:lineRule="exact"/>
        <w:jc w:val="both"/>
        <w:rPr>
          <w:sz w:val="28"/>
          <w:szCs w:val="28"/>
          <w:lang w:val="uk-UA"/>
        </w:rPr>
      </w:pPr>
      <w:r w:rsidRPr="003B0251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тримувачів фінансової </w:t>
      </w:r>
    </w:p>
    <w:p w:rsidR="008731BF" w:rsidRPr="006E309E" w:rsidRDefault="003B0251" w:rsidP="00A12979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підтримки</w:t>
      </w:r>
    </w:p>
    <w:p w:rsidR="008731BF" w:rsidRDefault="008731BF" w:rsidP="003B0251">
      <w:pPr>
        <w:spacing w:before="600"/>
        <w:ind w:firstLine="709"/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>Керуючись Законом України «Про місцеве самоврядування в Україні»</w:t>
      </w:r>
      <w:r w:rsidR="003B0251">
        <w:rPr>
          <w:sz w:val="28"/>
          <w:szCs w:val="28"/>
          <w:lang w:val="uk-UA"/>
        </w:rPr>
        <w:t xml:space="preserve"> та </w:t>
      </w:r>
      <w:r w:rsidR="003B0251" w:rsidRPr="003B0251">
        <w:rPr>
          <w:sz w:val="28"/>
          <w:lang w:val="uk-UA"/>
        </w:rPr>
        <w:t>Порядк</w:t>
      </w:r>
      <w:r w:rsidR="003B0251">
        <w:rPr>
          <w:sz w:val="28"/>
          <w:lang w:val="uk-UA"/>
        </w:rPr>
        <w:t xml:space="preserve">ом </w:t>
      </w:r>
      <w:r w:rsidR="003B0251" w:rsidRPr="003B0251">
        <w:rPr>
          <w:sz w:val="28"/>
          <w:lang w:val="uk-UA"/>
        </w:rPr>
        <w:t xml:space="preserve">фінансової підтримки суб’єктів </w:t>
      </w:r>
      <w:proofErr w:type="spellStart"/>
      <w:r w:rsidR="003B0251" w:rsidRPr="003B0251">
        <w:rPr>
          <w:sz w:val="28"/>
          <w:lang w:val="uk-UA"/>
        </w:rPr>
        <w:t>мікропідприємництва</w:t>
      </w:r>
      <w:proofErr w:type="spellEnd"/>
      <w:r w:rsidR="003B0251" w:rsidRPr="003B0251">
        <w:rPr>
          <w:sz w:val="28"/>
          <w:lang w:val="uk-UA"/>
        </w:rPr>
        <w:t xml:space="preserve"> та малого підприємництва за рахунок коштів бюджету м. Запоріжжя</w:t>
      </w:r>
      <w:r w:rsidR="003B0251">
        <w:rPr>
          <w:sz w:val="28"/>
          <w:lang w:val="uk-UA"/>
        </w:rPr>
        <w:t>, затверджен</w:t>
      </w:r>
      <w:r w:rsidR="003041E5">
        <w:rPr>
          <w:sz w:val="28"/>
          <w:lang w:val="uk-UA"/>
        </w:rPr>
        <w:t>им</w:t>
      </w:r>
      <w:bookmarkStart w:id="0" w:name="_GoBack"/>
      <w:bookmarkEnd w:id="0"/>
      <w:r w:rsidR="003B0251">
        <w:rPr>
          <w:sz w:val="28"/>
          <w:lang w:val="uk-UA"/>
        </w:rPr>
        <w:t xml:space="preserve"> рішенням виконавчого комітету Запорізької міської ради від 27.07.2020 №299 </w:t>
      </w:r>
      <w:r w:rsidRPr="00DE4E0C">
        <w:rPr>
          <w:sz w:val="28"/>
          <w:szCs w:val="28"/>
          <w:lang w:val="uk-UA"/>
        </w:rPr>
        <w:t>виконавчий комітет Запорізької міської ради</w:t>
      </w:r>
    </w:p>
    <w:p w:rsidR="008731BF" w:rsidRDefault="008731BF" w:rsidP="000F0286">
      <w:pPr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>ВИРІШИВ:</w:t>
      </w:r>
    </w:p>
    <w:p w:rsidR="008731BF" w:rsidRDefault="008731BF" w:rsidP="000F0286">
      <w:pPr>
        <w:ind w:firstLine="709"/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 xml:space="preserve">1. </w:t>
      </w:r>
      <w:r w:rsidR="00D639A7">
        <w:rPr>
          <w:sz w:val="28"/>
          <w:szCs w:val="28"/>
          <w:lang w:val="uk-UA"/>
        </w:rPr>
        <w:t xml:space="preserve">Затвердити </w:t>
      </w:r>
      <w:r w:rsidR="006B49EB">
        <w:rPr>
          <w:sz w:val="28"/>
          <w:szCs w:val="28"/>
          <w:lang w:val="uk-UA"/>
        </w:rPr>
        <w:t>перелік</w:t>
      </w:r>
      <w:r w:rsidR="006B49EB" w:rsidRPr="00FF79BD">
        <w:rPr>
          <w:sz w:val="28"/>
          <w:szCs w:val="28"/>
          <w:lang w:val="uk-UA"/>
        </w:rPr>
        <w:t xml:space="preserve"> </w:t>
      </w:r>
      <w:r w:rsidR="006B49EB">
        <w:rPr>
          <w:sz w:val="28"/>
          <w:szCs w:val="28"/>
          <w:lang w:val="uk-UA"/>
        </w:rPr>
        <w:t>отримувачів фінансової підтримки</w:t>
      </w:r>
      <w:r w:rsidR="006B49EB" w:rsidRPr="00FF79BD">
        <w:rPr>
          <w:sz w:val="28"/>
          <w:szCs w:val="28"/>
          <w:lang w:val="uk-UA"/>
        </w:rPr>
        <w:t xml:space="preserve"> </w:t>
      </w:r>
      <w:r w:rsidR="00E84E0C" w:rsidRPr="006B49EB">
        <w:rPr>
          <w:color w:val="000000"/>
          <w:sz w:val="28"/>
          <w:szCs w:val="28"/>
          <w:lang w:val="uk-UA"/>
        </w:rPr>
        <w:t xml:space="preserve">за </w:t>
      </w:r>
      <w:r w:rsidR="00E84E0C">
        <w:rPr>
          <w:color w:val="000000"/>
          <w:sz w:val="28"/>
          <w:szCs w:val="28"/>
          <w:lang w:val="uk-UA"/>
        </w:rPr>
        <w:t xml:space="preserve">вересень  </w:t>
      </w:r>
      <w:r w:rsidR="00E84E0C" w:rsidRPr="006B49EB">
        <w:rPr>
          <w:color w:val="000000"/>
          <w:sz w:val="28"/>
          <w:szCs w:val="28"/>
          <w:lang w:val="uk-UA"/>
        </w:rPr>
        <w:t>20</w:t>
      </w:r>
      <w:r w:rsidR="00E84E0C">
        <w:rPr>
          <w:color w:val="000000"/>
          <w:sz w:val="28"/>
          <w:szCs w:val="28"/>
          <w:lang w:val="uk-UA"/>
        </w:rPr>
        <w:t>20 року</w:t>
      </w:r>
      <w:r w:rsidR="00E84E0C">
        <w:rPr>
          <w:sz w:val="28"/>
          <w:szCs w:val="28"/>
          <w:lang w:val="uk-UA"/>
        </w:rPr>
        <w:t xml:space="preserve"> </w:t>
      </w:r>
      <w:r w:rsidR="00D639A7">
        <w:rPr>
          <w:sz w:val="28"/>
          <w:szCs w:val="28"/>
          <w:lang w:val="uk-UA"/>
        </w:rPr>
        <w:t>(додається)</w:t>
      </w:r>
      <w:r w:rsidRPr="00DE4E0C">
        <w:rPr>
          <w:sz w:val="28"/>
          <w:szCs w:val="28"/>
          <w:lang w:val="uk-UA"/>
        </w:rPr>
        <w:t>.</w:t>
      </w:r>
    </w:p>
    <w:p w:rsidR="008731BF" w:rsidRPr="00DE4E0C" w:rsidRDefault="008731BF" w:rsidP="00570E32">
      <w:pPr>
        <w:ind w:firstLine="709"/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 xml:space="preserve">2. Контроль </w:t>
      </w:r>
      <w:r w:rsidR="00323255" w:rsidRPr="00323255">
        <w:rPr>
          <w:sz w:val="28"/>
          <w:szCs w:val="28"/>
          <w:lang w:val="uk-UA"/>
        </w:rPr>
        <w:t>за виконанням рішення покласти на керуючого справами виконавчого комітет</w:t>
      </w:r>
      <w:r w:rsidR="00323255">
        <w:rPr>
          <w:sz w:val="28"/>
          <w:szCs w:val="28"/>
          <w:lang w:val="uk-UA"/>
        </w:rPr>
        <w:t>у</w:t>
      </w:r>
      <w:r w:rsidR="00C37EB2">
        <w:rPr>
          <w:sz w:val="28"/>
          <w:szCs w:val="28"/>
          <w:lang w:val="uk-UA"/>
        </w:rPr>
        <w:t xml:space="preserve"> Запорізької</w:t>
      </w:r>
      <w:r w:rsidR="00323255">
        <w:rPr>
          <w:sz w:val="28"/>
          <w:szCs w:val="28"/>
          <w:lang w:val="uk-UA"/>
        </w:rPr>
        <w:t xml:space="preserve"> міської ради Омельяновича Р.А</w:t>
      </w:r>
      <w:r w:rsidRPr="00DE4E0C">
        <w:rPr>
          <w:sz w:val="28"/>
          <w:szCs w:val="28"/>
          <w:lang w:val="uk-UA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8731BF" w:rsidTr="00D34593">
        <w:tc>
          <w:tcPr>
            <w:tcW w:w="4927" w:type="dxa"/>
          </w:tcPr>
          <w:p w:rsidR="008731BF" w:rsidRPr="00D34593" w:rsidRDefault="008731BF" w:rsidP="00D34593">
            <w:pPr>
              <w:spacing w:before="600"/>
              <w:rPr>
                <w:sz w:val="28"/>
                <w:szCs w:val="28"/>
                <w:lang w:val="uk-UA"/>
              </w:rPr>
            </w:pPr>
            <w:r w:rsidRPr="00D34593">
              <w:rPr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</w:tcPr>
          <w:p w:rsidR="008731BF" w:rsidRPr="00D34593" w:rsidRDefault="008731BF" w:rsidP="00D34593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  <w:proofErr w:type="spellStart"/>
            <w:r w:rsidRPr="00D34593">
              <w:rPr>
                <w:sz w:val="28"/>
                <w:szCs w:val="28"/>
                <w:lang w:val="uk-UA"/>
              </w:rPr>
              <w:t>В.В.Буряк</w:t>
            </w:r>
            <w:proofErr w:type="spellEnd"/>
          </w:p>
        </w:tc>
      </w:tr>
    </w:tbl>
    <w:p w:rsidR="004C0A9B" w:rsidRDefault="004C0A9B" w:rsidP="003241E0">
      <w:pPr>
        <w:tabs>
          <w:tab w:val="left" w:pos="11482"/>
        </w:tabs>
      </w:pPr>
    </w:p>
    <w:sectPr w:rsidR="004C0A9B" w:rsidSect="003241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4E0C"/>
    <w:rsid w:val="000326C1"/>
    <w:rsid w:val="00035F65"/>
    <w:rsid w:val="0007160F"/>
    <w:rsid w:val="000B455E"/>
    <w:rsid w:val="000F0286"/>
    <w:rsid w:val="00115FB5"/>
    <w:rsid w:val="00120810"/>
    <w:rsid w:val="001335EF"/>
    <w:rsid w:val="0019726C"/>
    <w:rsid w:val="001D5D86"/>
    <w:rsid w:val="001F0194"/>
    <w:rsid w:val="00220767"/>
    <w:rsid w:val="00275166"/>
    <w:rsid w:val="00277A1A"/>
    <w:rsid w:val="002A2E52"/>
    <w:rsid w:val="003041E5"/>
    <w:rsid w:val="0032175F"/>
    <w:rsid w:val="00323255"/>
    <w:rsid w:val="003241E0"/>
    <w:rsid w:val="003273A5"/>
    <w:rsid w:val="003B0251"/>
    <w:rsid w:val="003C6F9C"/>
    <w:rsid w:val="00422982"/>
    <w:rsid w:val="004879A0"/>
    <w:rsid w:val="00494F76"/>
    <w:rsid w:val="004C0A9B"/>
    <w:rsid w:val="00503819"/>
    <w:rsid w:val="005203E7"/>
    <w:rsid w:val="0054560B"/>
    <w:rsid w:val="00551624"/>
    <w:rsid w:val="0055590A"/>
    <w:rsid w:val="00560BE0"/>
    <w:rsid w:val="00567F18"/>
    <w:rsid w:val="00570E32"/>
    <w:rsid w:val="00572DDE"/>
    <w:rsid w:val="005851F5"/>
    <w:rsid w:val="00610B1E"/>
    <w:rsid w:val="00626B2C"/>
    <w:rsid w:val="00641CC0"/>
    <w:rsid w:val="0068662C"/>
    <w:rsid w:val="006B49EB"/>
    <w:rsid w:val="006C487E"/>
    <w:rsid w:val="006C6FBE"/>
    <w:rsid w:val="006E309E"/>
    <w:rsid w:val="007164AD"/>
    <w:rsid w:val="00740F06"/>
    <w:rsid w:val="0077447B"/>
    <w:rsid w:val="007814C2"/>
    <w:rsid w:val="007D3C03"/>
    <w:rsid w:val="007E41E4"/>
    <w:rsid w:val="007F7D2B"/>
    <w:rsid w:val="00826042"/>
    <w:rsid w:val="00853649"/>
    <w:rsid w:val="0085668F"/>
    <w:rsid w:val="008731BF"/>
    <w:rsid w:val="008B31BA"/>
    <w:rsid w:val="00990910"/>
    <w:rsid w:val="009B16CF"/>
    <w:rsid w:val="009E0469"/>
    <w:rsid w:val="00A12979"/>
    <w:rsid w:val="00A64172"/>
    <w:rsid w:val="00AD1336"/>
    <w:rsid w:val="00AD17F1"/>
    <w:rsid w:val="00BD2445"/>
    <w:rsid w:val="00BD46CA"/>
    <w:rsid w:val="00BF754B"/>
    <w:rsid w:val="00C37EB2"/>
    <w:rsid w:val="00D203B7"/>
    <w:rsid w:val="00D34593"/>
    <w:rsid w:val="00D51DDF"/>
    <w:rsid w:val="00D639A7"/>
    <w:rsid w:val="00D81FB6"/>
    <w:rsid w:val="00DB2BB7"/>
    <w:rsid w:val="00DE4E0C"/>
    <w:rsid w:val="00DE505B"/>
    <w:rsid w:val="00E46280"/>
    <w:rsid w:val="00E573F6"/>
    <w:rsid w:val="00E83629"/>
    <w:rsid w:val="00E84E0C"/>
    <w:rsid w:val="00EF500E"/>
    <w:rsid w:val="00F0009B"/>
    <w:rsid w:val="00F15400"/>
    <w:rsid w:val="00F61A49"/>
    <w:rsid w:val="00F81CDE"/>
    <w:rsid w:val="00F92135"/>
    <w:rsid w:val="00F9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7B9FAB"/>
  <w15:docId w15:val="{00CC95C8-BD32-4FFE-818A-BBB3A5EC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44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64172"/>
    <w:rPr>
      <w:rFonts w:ascii="Segoe UI" w:hAnsi="Segoe UI"/>
      <w:sz w:val="18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A64172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8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Desktop\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Проект.dot</Template>
  <TotalTime>109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Міський голова</vt:lpstr>
    </vt:vector>
  </TitlesOfParts>
  <Company>Организация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Міський голова</dc:title>
  <dc:subject/>
  <dc:creator>admin</dc:creator>
  <cp:keywords/>
  <dc:description/>
  <cp:lastModifiedBy>328</cp:lastModifiedBy>
  <cp:revision>29</cp:revision>
  <cp:lastPrinted>2020-10-08T12:50:00Z</cp:lastPrinted>
  <dcterms:created xsi:type="dcterms:W3CDTF">2016-08-10T14:26:00Z</dcterms:created>
  <dcterms:modified xsi:type="dcterms:W3CDTF">2020-10-08T12:50:00Z</dcterms:modified>
</cp:coreProperties>
</file>